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D49" w:rsidRPr="00F7661A" w:rsidRDefault="00500D49" w:rsidP="00970DC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Pr="00F7661A" w:rsidRDefault="00500D49" w:rsidP="00970DCC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500D49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(первой </w:t>
      </w:r>
      <w:r w:rsidRPr="00F7661A">
        <w:rPr>
          <w:rFonts w:ascii="Times New Roman" w:hAnsi="Times New Roman"/>
          <w:sz w:val="28"/>
          <w:szCs w:val="28"/>
        </w:rPr>
        <w:t>сесси</w:t>
      </w:r>
      <w:r>
        <w:rPr>
          <w:rFonts w:ascii="Times New Roman" w:hAnsi="Times New Roman"/>
          <w:sz w:val="28"/>
          <w:szCs w:val="28"/>
        </w:rPr>
        <w:t>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02.10</w:t>
      </w:r>
      <w:r w:rsidRPr="00F7661A">
        <w:rPr>
          <w:rFonts w:ascii="Times New Roman" w:hAnsi="Times New Roman"/>
          <w:sz w:val="28"/>
          <w:szCs w:val="28"/>
        </w:rPr>
        <w:t xml:space="preserve">.2015г.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Pr="00F7661A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№5</w:t>
      </w:r>
    </w:p>
    <w:p w:rsidR="00500D49" w:rsidRPr="00F7661A" w:rsidRDefault="00500D49" w:rsidP="0097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избрании мандатной комиссии Совета депутатов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500D49" w:rsidRDefault="00500D49" w:rsidP="00970DC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п.2.2. ст.2 Регламента Совета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5456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 депутатов</w:t>
      </w:r>
      <w:r w:rsidRPr="00DB06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Петровского сельсовета</w:t>
      </w:r>
      <w:r w:rsidRPr="00DB066C">
        <w:t xml:space="preserve">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500D49" w:rsidRDefault="00500D49" w:rsidP="00970DC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500D49" w:rsidRDefault="00500D49" w:rsidP="003D4765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Избрать мандатную комиссию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в составе 3-х человек: </w:t>
      </w:r>
      <w:r w:rsidRPr="00B40DA5">
        <w:rPr>
          <w:rFonts w:ascii="Times New Roman" w:hAnsi="Times New Roman"/>
          <w:sz w:val="28"/>
          <w:szCs w:val="28"/>
        </w:rPr>
        <w:t>Меркуловой И.Б., Шайдуровой С.И., Головиной Т.И.</w:t>
      </w:r>
    </w:p>
    <w:p w:rsidR="00500D49" w:rsidRPr="009A4919" w:rsidRDefault="00500D49" w:rsidP="003D4765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>
        <w:t>.</w:t>
      </w:r>
    </w:p>
    <w:p w:rsidR="00500D49" w:rsidRDefault="00500D49" w:rsidP="00970DCC">
      <w:pPr>
        <w:pStyle w:val="BodyText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500D49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D49" w:rsidRPr="00F7661A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0D49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заседания</w:t>
      </w:r>
      <w:r w:rsidRPr="00F76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</w:t>
      </w:r>
    </w:p>
    <w:p w:rsidR="00500D49" w:rsidRPr="00F7661A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ов                                                                           </w:t>
      </w:r>
      <w:r w:rsidRPr="004F2DFE">
        <w:rPr>
          <w:rFonts w:ascii="Times New Roman" w:hAnsi="Times New Roman"/>
          <w:sz w:val="28"/>
          <w:szCs w:val="28"/>
        </w:rPr>
        <w:t>Уточкина Г.В.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500D49" w:rsidRPr="00F7661A" w:rsidRDefault="00500D49" w:rsidP="00970DCC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 xml:space="preserve">Петровского сельсовета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500D49" w:rsidRPr="00F7661A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</w:t>
      </w:r>
      <w:r w:rsidRPr="00F7661A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500D49" w:rsidRPr="00F7661A" w:rsidRDefault="00500D49" w:rsidP="00970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</w:p>
    <w:p w:rsidR="00500D49" w:rsidRDefault="00500D49" w:rsidP="00970DCC"/>
    <w:p w:rsidR="00500D49" w:rsidRDefault="00500D49" w:rsidP="00970DCC"/>
    <w:p w:rsidR="00500D49" w:rsidRDefault="00500D49" w:rsidP="00970DCC"/>
    <w:p w:rsidR="00500D49" w:rsidRDefault="00500D49" w:rsidP="00970DCC"/>
    <w:p w:rsidR="00500D49" w:rsidRDefault="00500D49" w:rsidP="00970DCC"/>
    <w:sectPr w:rsidR="00500D49" w:rsidSect="00970DC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90E00"/>
    <w:multiLevelType w:val="hybridMultilevel"/>
    <w:tmpl w:val="928A4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71285A"/>
    <w:multiLevelType w:val="hybridMultilevel"/>
    <w:tmpl w:val="641C2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16676"/>
    <w:rsid w:val="000355A4"/>
    <w:rsid w:val="00050E56"/>
    <w:rsid w:val="000616C3"/>
    <w:rsid w:val="000A046A"/>
    <w:rsid w:val="000F6E2E"/>
    <w:rsid w:val="00101922"/>
    <w:rsid w:val="00106C6B"/>
    <w:rsid w:val="00151919"/>
    <w:rsid w:val="001533F4"/>
    <w:rsid w:val="001743FA"/>
    <w:rsid w:val="001D3315"/>
    <w:rsid w:val="00201F7C"/>
    <w:rsid w:val="00207F86"/>
    <w:rsid w:val="00210036"/>
    <w:rsid w:val="00212FCE"/>
    <w:rsid w:val="00233D71"/>
    <w:rsid w:val="00244FBE"/>
    <w:rsid w:val="00262A0F"/>
    <w:rsid w:val="002F529F"/>
    <w:rsid w:val="0033097B"/>
    <w:rsid w:val="003D027B"/>
    <w:rsid w:val="003D4765"/>
    <w:rsid w:val="00412B0F"/>
    <w:rsid w:val="00412CC8"/>
    <w:rsid w:val="00497737"/>
    <w:rsid w:val="004A1698"/>
    <w:rsid w:val="004A4028"/>
    <w:rsid w:val="004B0571"/>
    <w:rsid w:val="004C5A83"/>
    <w:rsid w:val="004C61C0"/>
    <w:rsid w:val="004F2DFE"/>
    <w:rsid w:val="00500D49"/>
    <w:rsid w:val="00506B0C"/>
    <w:rsid w:val="00545665"/>
    <w:rsid w:val="00562AC2"/>
    <w:rsid w:val="0058277B"/>
    <w:rsid w:val="005B7503"/>
    <w:rsid w:val="00601ACF"/>
    <w:rsid w:val="006059EE"/>
    <w:rsid w:val="0065131C"/>
    <w:rsid w:val="00663BD8"/>
    <w:rsid w:val="0067485C"/>
    <w:rsid w:val="00696E7B"/>
    <w:rsid w:val="00697082"/>
    <w:rsid w:val="006C2EE7"/>
    <w:rsid w:val="006F627B"/>
    <w:rsid w:val="00705A5A"/>
    <w:rsid w:val="00707D7B"/>
    <w:rsid w:val="007122F4"/>
    <w:rsid w:val="00714449"/>
    <w:rsid w:val="0075440A"/>
    <w:rsid w:val="00764802"/>
    <w:rsid w:val="007748F2"/>
    <w:rsid w:val="007773B0"/>
    <w:rsid w:val="007939A6"/>
    <w:rsid w:val="007B0AFC"/>
    <w:rsid w:val="007C1552"/>
    <w:rsid w:val="007C1861"/>
    <w:rsid w:val="007E330C"/>
    <w:rsid w:val="00803420"/>
    <w:rsid w:val="0082643F"/>
    <w:rsid w:val="00831860"/>
    <w:rsid w:val="00834A6C"/>
    <w:rsid w:val="00835C84"/>
    <w:rsid w:val="00845328"/>
    <w:rsid w:val="00853395"/>
    <w:rsid w:val="00885240"/>
    <w:rsid w:val="008B304E"/>
    <w:rsid w:val="008E345A"/>
    <w:rsid w:val="00916BA5"/>
    <w:rsid w:val="00970DCC"/>
    <w:rsid w:val="00983261"/>
    <w:rsid w:val="009A4919"/>
    <w:rsid w:val="009D32C7"/>
    <w:rsid w:val="009E056B"/>
    <w:rsid w:val="009E50E1"/>
    <w:rsid w:val="00A267FB"/>
    <w:rsid w:val="00A532BB"/>
    <w:rsid w:val="00A6048A"/>
    <w:rsid w:val="00B020F9"/>
    <w:rsid w:val="00B25787"/>
    <w:rsid w:val="00B30B9B"/>
    <w:rsid w:val="00B40DA5"/>
    <w:rsid w:val="00B86112"/>
    <w:rsid w:val="00B87BD8"/>
    <w:rsid w:val="00BE47F3"/>
    <w:rsid w:val="00C32263"/>
    <w:rsid w:val="00C673A0"/>
    <w:rsid w:val="00C7038C"/>
    <w:rsid w:val="00C815AF"/>
    <w:rsid w:val="00CE753A"/>
    <w:rsid w:val="00CF6918"/>
    <w:rsid w:val="00D23C2C"/>
    <w:rsid w:val="00D30BF4"/>
    <w:rsid w:val="00D35493"/>
    <w:rsid w:val="00D82B3D"/>
    <w:rsid w:val="00DB066C"/>
    <w:rsid w:val="00DC77DF"/>
    <w:rsid w:val="00E4219B"/>
    <w:rsid w:val="00E44938"/>
    <w:rsid w:val="00E8453F"/>
    <w:rsid w:val="00E8710A"/>
    <w:rsid w:val="00EA26B8"/>
    <w:rsid w:val="00EC2475"/>
    <w:rsid w:val="00EE491F"/>
    <w:rsid w:val="00EF1D84"/>
    <w:rsid w:val="00EF4C39"/>
    <w:rsid w:val="00F332A2"/>
    <w:rsid w:val="00F41F4A"/>
    <w:rsid w:val="00F75714"/>
    <w:rsid w:val="00F7661A"/>
    <w:rsid w:val="00F82B62"/>
    <w:rsid w:val="00FB3615"/>
    <w:rsid w:val="00FC0651"/>
    <w:rsid w:val="00FE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169</Words>
  <Characters>965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Сельсовет</cp:lastModifiedBy>
  <cp:revision>13</cp:revision>
  <cp:lastPrinted>2015-11-19T04:24:00Z</cp:lastPrinted>
  <dcterms:created xsi:type="dcterms:W3CDTF">2015-10-05T08:02:00Z</dcterms:created>
  <dcterms:modified xsi:type="dcterms:W3CDTF">2015-11-19T04:24:00Z</dcterms:modified>
</cp:coreProperties>
</file>